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6BFF1" w14:textId="77777777" w:rsidR="00244FA3" w:rsidRDefault="00244FA3" w:rsidP="00244FA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William YONG</w:t>
      </w:r>
      <w:r>
        <w:rPr>
          <w:rStyle w:val="s1"/>
        </w:rPr>
        <w:t xml:space="preserve">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542E6BEC" w14:textId="77777777" w:rsidR="00244FA3" w:rsidRDefault="00244FA3" w:rsidP="00244FA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Aylmerton, Norfolk.</w:t>
      </w:r>
    </w:p>
    <w:p w14:paraId="13EF21BE" w14:textId="77777777" w:rsidR="00244FA3" w:rsidRDefault="00244FA3" w:rsidP="00244FA3">
      <w:pPr>
        <w:pStyle w:val="NoSpacing"/>
        <w:tabs>
          <w:tab w:val="left" w:pos="720"/>
        </w:tabs>
        <w:rPr>
          <w:rStyle w:val="s1"/>
        </w:rPr>
      </w:pPr>
    </w:p>
    <w:p w14:paraId="57EE23CE" w14:textId="77777777" w:rsidR="00244FA3" w:rsidRDefault="00244FA3" w:rsidP="00244FA3">
      <w:pPr>
        <w:pStyle w:val="NoSpacing"/>
        <w:tabs>
          <w:tab w:val="left" w:pos="720"/>
        </w:tabs>
        <w:rPr>
          <w:rStyle w:val="s1"/>
        </w:rPr>
      </w:pPr>
    </w:p>
    <w:p w14:paraId="65E06F00" w14:textId="77777777" w:rsidR="00244FA3" w:rsidRDefault="00244FA3" w:rsidP="00244FA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6E0F32AE" w14:textId="77777777" w:rsidR="00244FA3" w:rsidRDefault="00244FA3" w:rsidP="00244FA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</w:t>
      </w:r>
      <w:r>
        <w:rPr>
          <w:rStyle w:val="s1"/>
        </w:rPr>
        <w:t>80)</w:t>
      </w:r>
    </w:p>
    <w:p w14:paraId="58183BB0" w14:textId="77777777" w:rsidR="00244FA3" w:rsidRDefault="00244FA3" w:rsidP="00244FA3">
      <w:pPr>
        <w:pStyle w:val="NoSpacing"/>
        <w:tabs>
          <w:tab w:val="left" w:pos="720"/>
        </w:tabs>
        <w:rPr>
          <w:rStyle w:val="s1"/>
        </w:rPr>
      </w:pPr>
    </w:p>
    <w:p w14:paraId="34B6C028" w14:textId="77777777" w:rsidR="00244FA3" w:rsidRDefault="00244FA3" w:rsidP="00244FA3">
      <w:pPr>
        <w:pStyle w:val="NoSpacing"/>
        <w:tabs>
          <w:tab w:val="left" w:pos="720"/>
        </w:tabs>
        <w:rPr>
          <w:rStyle w:val="s1"/>
        </w:rPr>
      </w:pPr>
    </w:p>
    <w:p w14:paraId="61F6839D" w14:textId="77777777" w:rsidR="00244FA3" w:rsidRDefault="00244FA3" w:rsidP="00244FA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13 September 2021</w:t>
      </w:r>
    </w:p>
    <w:p w14:paraId="4A395B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03F72" w14:textId="77777777" w:rsidR="00244FA3" w:rsidRDefault="00244FA3" w:rsidP="009139A6">
      <w:r>
        <w:separator/>
      </w:r>
    </w:p>
  </w:endnote>
  <w:endnote w:type="continuationSeparator" w:id="0">
    <w:p w14:paraId="2D3302BA" w14:textId="77777777" w:rsidR="00244FA3" w:rsidRDefault="00244F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12C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F47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5A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D1C70" w14:textId="77777777" w:rsidR="00244FA3" w:rsidRDefault="00244FA3" w:rsidP="009139A6">
      <w:r>
        <w:separator/>
      </w:r>
    </w:p>
  </w:footnote>
  <w:footnote w:type="continuationSeparator" w:id="0">
    <w:p w14:paraId="76B35DF1" w14:textId="77777777" w:rsidR="00244FA3" w:rsidRDefault="00244F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A40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143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989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A3"/>
    <w:rsid w:val="000666E0"/>
    <w:rsid w:val="00244FA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2CAE1"/>
  <w15:chartTrackingRefBased/>
  <w15:docId w15:val="{F0589713-CA15-406F-9B11-8A8D848B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4FA3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244FA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2021-10-06T20:34:00Z</dcterms:created>
  <dcterms:modified xsi:type="dcterms:W3CDTF">2021-10-06T20:37:00Z</dcterms:modified>
</cp:coreProperties>
</file>